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571B3" w14:textId="1ED1A6EF" w:rsidR="00535962" w:rsidRPr="00F7167E" w:rsidRDefault="009C1625" w:rsidP="00130549">
      <w:pPr>
        <w:tabs>
          <w:tab w:val="right" w:pos="9027"/>
        </w:tabs>
      </w:pPr>
      <w:bookmarkStart w:id="0" w:name="_Hlk78881716"/>
      <w:bookmarkEnd w:id="0"/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1DF3179" wp14:editId="2B1B63DE">
                <wp:simplePos x="0" y="0"/>
                <wp:positionH relativeFrom="column">
                  <wp:posOffset>4229615</wp:posOffset>
                </wp:positionH>
                <wp:positionV relativeFrom="paragraph">
                  <wp:posOffset>-771525</wp:posOffset>
                </wp:positionV>
                <wp:extent cx="2161658" cy="762000"/>
                <wp:effectExtent l="19050" t="0" r="10160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1658" cy="762000"/>
                          <a:chOff x="12844" y="523"/>
                          <a:chExt cx="2566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844" y="561"/>
                            <a:ext cx="2509" cy="968"/>
                            <a:chOff x="9071" y="720"/>
                            <a:chExt cx="208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71" y="1077"/>
                              <a:ext cx="2088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bookmarkStart w:id="1" w:name="_Hlk78881711" w:displacedByCustomXml="next"/>
                              <w:bookmarkEnd w:id="1" w:displacedByCustomXml="next"/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B2C8BAC" w14:textId="0CFC0E0E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SUPBANCO-CCC-</w:t>
                                        </w:r>
                                        <w:r w:rsidR="006C41CF">
                                          <w:rPr>
                                            <w:rStyle w:val="Style2"/>
                                          </w:rPr>
                                          <w:t>LPN</w:t>
                                        </w:r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-2021</w:t>
                                        </w:r>
                                        <w:r w:rsidR="00ED5F89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00</w:t>
                                        </w:r>
                                        <w:r w:rsidR="006C41CF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ED5F89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</w:p>
                                    </w:sdtContent>
                                  </w:sdt>
                                  <w:p w14:paraId="46F6F3CA" w14:textId="77777777" w:rsidR="00130549" w:rsidRPr="00535962" w:rsidRDefault="00ED5F89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1B199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DF3179" id="Group 20" o:spid="_x0000_s1026" style="position:absolute;margin-left:333.05pt;margin-top:-60.75pt;width:170.2pt;height:60pt;z-index:251696128" coordorigin="12844,523" coordsize="2566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844;top:561;width:2509;height:968" coordorigin="9071,720" coordsize="208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071;top:1077;width:2088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bookmarkStart w:id="2" w:name="_Hlk78881711" w:displacedByCustomXml="next"/>
                        <w:bookmarkEnd w:id="2" w:displacedByCustomXml="next"/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B2C8BAC" w14:textId="0CFC0E0E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SUPBANCO-CCC-</w:t>
                                  </w:r>
                                  <w:r w:rsidR="006C41CF">
                                    <w:rPr>
                                      <w:rStyle w:val="Style2"/>
                                    </w:rPr>
                                    <w:t>LPN</w:t>
                                  </w:r>
                                  <w:r w:rsidRPr="009C1625">
                                    <w:rPr>
                                      <w:rStyle w:val="Style2"/>
                                    </w:rPr>
                                    <w:t>-2021</w:t>
                                  </w:r>
                                  <w:r w:rsidR="00ED5F89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Pr="009C1625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6C41CF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ED5F89">
                                    <w:rPr>
                                      <w:rStyle w:val="Style2"/>
                                    </w:rPr>
                                    <w:t>3</w:t>
                                  </w:r>
                                </w:p>
                              </w:sdtContent>
                            </w:sdt>
                            <w:p w14:paraId="46F6F3CA" w14:textId="77777777" w:rsidR="00130549" w:rsidRPr="00535962" w:rsidRDefault="00ED5F89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81B199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4CFAB3A" wp14:editId="3DE8A4BD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04CA3E" wp14:editId="4FCF6F5C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67D1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D5F89">
                              <w:fldChar w:fldCharType="begin"/>
                            </w:r>
                            <w:r w:rsidR="00ED5F89">
                              <w:instrText xml:space="preserve"> NUMPAGES   \* MERGEFORMAT </w:instrText>
                            </w:r>
                            <w:r w:rsidR="00ED5F89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D5F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qgtAIAALs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EFF728" wp14:editId="07E9B877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6F849D" w14:textId="77777777" w:rsidR="0026335F" w:rsidRPr="0026335F" w:rsidRDefault="00ED5F8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Eil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" filled="f" stroked="f">
                <v:textbox>
                  <w:txbxContent>
                    <w:p w:rsidR="0026335F" w:rsidRPr="0026335F" w:rsidRDefault="009C162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56552B" wp14:editId="183A6D65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59F3AA" w14:textId="6BFDEFBF" w:rsidR="00BC61BD" w:rsidRPr="00BC61BD" w:rsidRDefault="00EF1886">
                            <w:pPr>
                              <w:rPr>
                                <w:lang w:val="en-US"/>
                              </w:rPr>
                            </w:pPr>
                            <w:r w:rsidRPr="00EF1886">
                              <w:rPr>
                                <w:noProof/>
                              </w:rPr>
                              <w:drawing>
                                <wp:inline distT="0" distB="0" distL="0" distR="0" wp14:anchorId="07E352D3" wp14:editId="125684E9">
                                  <wp:extent cx="2865853" cy="628015"/>
                                  <wp:effectExtent l="0" t="0" r="0" b="0"/>
                                  <wp:docPr id="20" name="Imagen 20" descr="Texto&#10;&#10;Descripción generada automáticament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Imagen 20" descr="Texto&#10;&#10;Descripción generada automáticamente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20176" cy="6399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56552B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p w14:paraId="7659F3AA" w14:textId="6BFDEFBF" w:rsidR="00BC61BD" w:rsidRPr="00BC61BD" w:rsidRDefault="00EF1886">
                      <w:pPr>
                        <w:rPr>
                          <w:lang w:val="en-US"/>
                        </w:rPr>
                      </w:pPr>
                      <w:r w:rsidRPr="00EF1886">
                        <w:drawing>
                          <wp:inline distT="0" distB="0" distL="0" distR="0" wp14:anchorId="07E352D3" wp14:editId="125684E9">
                            <wp:extent cx="2865853" cy="628015"/>
                            <wp:effectExtent l="0" t="0" r="0" b="0"/>
                            <wp:docPr id="20" name="Imagen 20" descr="Texto&#10;&#10;Descripción generada automáticament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Imagen 20" descr="Texto&#10;&#10;Descripción generada automáticamente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20176" cy="6399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BB68D3" wp14:editId="64B147E8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E90686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NY0rwIAALA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077BDC3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2086A5" wp14:editId="1EEA152E">
                <wp:simplePos x="0" y="0"/>
                <wp:positionH relativeFrom="column">
                  <wp:posOffset>1704975</wp:posOffset>
                </wp:positionH>
                <wp:positionV relativeFrom="paragraph">
                  <wp:posOffset>38735</wp:posOffset>
                </wp:positionV>
                <wp:extent cx="2647950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E133FA" w14:textId="77777777" w:rsidR="0094162E" w:rsidRPr="0094162E" w:rsidRDefault="00ED5F89" w:rsidP="0094162E">
                            <w:sdt>
                              <w:sdtPr>
                                <w:rPr>
                                  <w:rStyle w:val="Style6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94162E" w:rsidRPr="0094162E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  <w:p w14:paraId="64B4E1A4" w14:textId="0A7D9C48" w:rsidR="002E1412" w:rsidRPr="0094162E" w:rsidRDefault="002E1412" w:rsidP="00A72F4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086A5" id="Text Box 16" o:spid="_x0000_s1035" type="#_x0000_t202" style="position:absolute;margin-left:134.25pt;margin-top:3.05pt;width:208.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" stroked="f">
                <v:textbox>
                  <w:txbxContent>
                    <w:p w14:paraId="0FE133FA" w14:textId="77777777" w:rsidR="0094162E" w:rsidRPr="0094162E" w:rsidRDefault="0094162E" w:rsidP="0094162E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Pr="0094162E"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  <w:p w14:paraId="64B4E1A4" w14:textId="0A7D9C48" w:rsidR="002E1412" w:rsidRPr="0094162E" w:rsidRDefault="002E1412" w:rsidP="00A72F4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CB7C499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E62F224" wp14:editId="54EFFF8E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49C26C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0FDE4A4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7395738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4DD3F20F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6FA06CF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0E4197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B234D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24A1D59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6F8B4E7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E4DA11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132AC1C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6A59E7B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1A2F1BDE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161BE0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467ABA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6D4C10D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29F4E0BA" w14:textId="77777777" w:rsidTr="009079FB">
        <w:trPr>
          <w:trHeight w:val="731"/>
        </w:trPr>
        <w:tc>
          <w:tcPr>
            <w:tcW w:w="3402" w:type="dxa"/>
          </w:tcPr>
          <w:p w14:paraId="1C4CCE9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99F5B5D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180E212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486D738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95CB25C" w14:textId="77777777" w:rsidTr="009079FB">
        <w:trPr>
          <w:trHeight w:val="731"/>
        </w:trPr>
        <w:tc>
          <w:tcPr>
            <w:tcW w:w="3402" w:type="dxa"/>
          </w:tcPr>
          <w:p w14:paraId="325DFBB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8F560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47E4389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EC02C78" w14:textId="77777777" w:rsidTr="009079FB">
        <w:trPr>
          <w:trHeight w:val="731"/>
        </w:trPr>
        <w:tc>
          <w:tcPr>
            <w:tcW w:w="3402" w:type="dxa"/>
          </w:tcPr>
          <w:p w14:paraId="1433264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9511844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71C965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D76DF85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469C8C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479357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549FFC0A" w14:textId="77777777" w:rsidTr="009079FB">
        <w:tc>
          <w:tcPr>
            <w:tcW w:w="3229" w:type="dxa"/>
            <w:vAlign w:val="center"/>
          </w:tcPr>
          <w:p w14:paraId="29EC5AC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6B636CE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055568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44E60C1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86B3A1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2FCF90CA" w14:textId="77777777" w:rsidTr="009079FB">
        <w:tc>
          <w:tcPr>
            <w:tcW w:w="3229" w:type="dxa"/>
          </w:tcPr>
          <w:p w14:paraId="1894DF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2458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6199B8F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1593E2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7B181D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3FC4B81" w14:textId="77777777" w:rsidTr="009079FB">
        <w:tc>
          <w:tcPr>
            <w:tcW w:w="3229" w:type="dxa"/>
          </w:tcPr>
          <w:p w14:paraId="48F2743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6246B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D3FAC4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EC1ED4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0B968F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B7199D9" w14:textId="77777777" w:rsidTr="009079FB">
        <w:tc>
          <w:tcPr>
            <w:tcW w:w="3229" w:type="dxa"/>
          </w:tcPr>
          <w:p w14:paraId="30E97F2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8C025E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E7BF3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441F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2EE4FA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27E2E4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537FC20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0336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151308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2BFFF7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1AB8503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2BE9717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5B206B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57CD015" w14:textId="77777777" w:rsidTr="009079FB">
        <w:tc>
          <w:tcPr>
            <w:tcW w:w="3261" w:type="dxa"/>
            <w:vAlign w:val="center"/>
          </w:tcPr>
          <w:p w14:paraId="09B9892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2DD0819A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308CD4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3B72E6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37248B61" w14:textId="77777777" w:rsidTr="009079FB">
        <w:tc>
          <w:tcPr>
            <w:tcW w:w="3261" w:type="dxa"/>
          </w:tcPr>
          <w:p w14:paraId="3047905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47A3EB7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20C4C0C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5DD11566" w14:textId="77777777" w:rsidTr="009079FB">
        <w:tc>
          <w:tcPr>
            <w:tcW w:w="3261" w:type="dxa"/>
          </w:tcPr>
          <w:p w14:paraId="1003D01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7D5309F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5B28CD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92EE46A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56FD81B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94D12D1" w14:textId="77777777" w:rsidTr="009079FB">
        <w:tc>
          <w:tcPr>
            <w:tcW w:w="1560" w:type="dxa"/>
            <w:vAlign w:val="center"/>
          </w:tcPr>
          <w:p w14:paraId="5666F139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40EF13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44207DC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86E96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2BB4FCA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325631F3" w14:textId="77777777" w:rsidTr="009079FB">
        <w:tc>
          <w:tcPr>
            <w:tcW w:w="1560" w:type="dxa"/>
          </w:tcPr>
          <w:p w14:paraId="7CD7C3B3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7C7B99D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CC8E76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2632E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F0EA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9F6B344" w14:textId="77777777" w:rsidTr="009079FB">
        <w:tc>
          <w:tcPr>
            <w:tcW w:w="1560" w:type="dxa"/>
          </w:tcPr>
          <w:p w14:paraId="2FC6F55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7EBE0D8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C1AAD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691C61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69FC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EFD994" w14:textId="77777777" w:rsidTr="009079FB">
        <w:tc>
          <w:tcPr>
            <w:tcW w:w="1560" w:type="dxa"/>
          </w:tcPr>
          <w:p w14:paraId="08483B4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616EB2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847571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3E5AC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D0E26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CD52B29" w14:textId="77777777" w:rsidTr="009079FB">
        <w:tc>
          <w:tcPr>
            <w:tcW w:w="1560" w:type="dxa"/>
          </w:tcPr>
          <w:p w14:paraId="367AC4D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EDEC0F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29E12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2E52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D1A164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8E5926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A2EFA7F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274CBBFF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5D4E1A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12E1B078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73B952D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43D6D848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24342297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7F1FCBED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82635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2CF73022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272E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29F922" wp14:editId="2047980C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9BD0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29F92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2B79BD0D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A0C039" wp14:editId="32FB4FEE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30C3C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1D28246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A0C039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2830C3C1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1D28246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E3635CD" wp14:editId="30BAD93B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3FC0DD1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7AAD96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062188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E53FF6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77934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BD86F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3FF9B043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5F0FF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FB3F2EB" wp14:editId="257AE82E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0EB867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D5F89">
                            <w:fldChar w:fldCharType="begin"/>
                          </w:r>
                          <w:r w:rsidR="00ED5F89">
                            <w:instrText xml:space="preserve"> NUMPAGES   \* MERGEFORMAT </w:instrText>
                          </w:r>
                          <w:r w:rsidR="00ED5F89">
                            <w:fldChar w:fldCharType="separate"/>
                          </w:r>
                          <w:r w:rsidR="009C1625" w:rsidRP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D5F8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B3F2E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490EB867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C1625" w:rsidRPr="009C162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4CB6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C41CF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34671"/>
    <w:rsid w:val="008A04C0"/>
    <w:rsid w:val="008B3AE5"/>
    <w:rsid w:val="008C388B"/>
    <w:rsid w:val="008D73DC"/>
    <w:rsid w:val="009079FB"/>
    <w:rsid w:val="0094162E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D5F89"/>
    <w:rsid w:val="00EE1E7B"/>
    <w:rsid w:val="00EF1886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0EC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."/>
  <w:listSeparator w:val=","/>
  <w14:docId w14:val="67CDF251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Sonia Ivelisse Encarnación Mateo</cp:lastModifiedBy>
  <cp:revision>10</cp:revision>
  <cp:lastPrinted>2011-03-04T18:59:00Z</cp:lastPrinted>
  <dcterms:created xsi:type="dcterms:W3CDTF">2021-02-12T22:09:00Z</dcterms:created>
  <dcterms:modified xsi:type="dcterms:W3CDTF">2022-01-31T14:28:00Z</dcterms:modified>
</cp:coreProperties>
</file>